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Ely and East Cambridgeshire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Ely and East Cambridgeshire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Ely and East Cambridgeshire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Ely and East Cambridgeshire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Ely and East Cambridgeshire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Ely and East Cambridgeshire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52.9% </w:t>
      </w:r>
      <w:r w:rsidRPr="004747BF">
        <w:rPr>
          <w:rFonts w:ascii="Libre Franklin Light" w:eastAsia="Times New Roman" w:hAnsi="Libre Franklin Light" w:cs="Calibri Light"/>
        </w:rPr>
        <w:t xml:space="preserve">of those respondents classified as PGSI 8+ in Ely and East Cambridgeshire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Ely and East Cambridgeshire is estimated to be </w:t>
      </w:r>
      <w:r w:rsidRPr="00773DF7">
        <w:rPr>
          <w:rFonts w:ascii="Libre Franklin Light" w:eastAsia="Times New Roman" w:hAnsi="Libre Franklin Light" w:cs="Calibri Light"/>
          <w:b/>
          <w:bCs/>
          <w:color w:val="C45911" w:themeColor="accent2" w:themeShade="BF"/>
        </w:rPr>
        <w:t xml:space="preserve">£1,162,492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Ely and East Cambridgeshire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Ely and East Cambridgeshire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Ely and East Cambridgeshire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Ely and East Cambridgeshire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ly and East Cambridge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Ely and East Cambridgeshire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ly and East Cambridge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Ely and East Cambridgeshire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Ely and East Cambridgeshire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ly and East Cambridge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Ely and East Cambridgeshire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10.4%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Ely and East Cambridgeshire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Ely and East Cambridgeshire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Ely and East Cambridgeshire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Ely and East Cambridgeshire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Ely and East Cambridgeshire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£1,162,492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Ely and East Cambridgeshire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£18,935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£391,588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£28,052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£7,890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£14,464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£701,563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£1,162,492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Ely and East Cambridgeshire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Ely and East Cambridgeshire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Ely and East Cambridgeshire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Ely and East Cambridgeshire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Ely and East Cambridgeshire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Ely and East Cambridgeshire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Ely and East Cambridgeshire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Ely and East Cambridgeshire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Ely and East Cambridgeshire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Ely and East Cambridgeshire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Ely and East Cambridgeshire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Ely and East Cambridgeshire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DFB9055-AB5C-42CB-9FC2-4497E34FFA8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